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A35" w:rsidRPr="00A02EF1" w:rsidRDefault="00205A35" w:rsidP="00205A35">
      <w:pPr>
        <w:jc w:val="right"/>
        <w:rPr>
          <w:rFonts w:ascii="Times New Roman" w:eastAsia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4"/>
          <w:szCs w:val="24"/>
        </w:rPr>
        <w:t>Приложение № 3</w:t>
      </w:r>
      <w:r w:rsidRPr="00A02EF1">
        <w:rPr>
          <w:rFonts w:ascii="Times New Roman" w:eastAsia="Times New Roman" w:hAnsi="Times New Roman"/>
          <w:b/>
          <w:sz w:val="24"/>
          <w:szCs w:val="24"/>
        </w:rPr>
        <w:t xml:space="preserve"> к договору № </w:t>
      </w:r>
    </w:p>
    <w:p w:rsidR="00205A35" w:rsidRPr="00A02EF1" w:rsidRDefault="00205A35" w:rsidP="00205A35">
      <w:pPr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от «___»_______20__</w:t>
      </w:r>
      <w:r w:rsidRPr="00A02EF1">
        <w:rPr>
          <w:rFonts w:ascii="Times New Roman" w:eastAsia="Times New Roman" w:hAnsi="Times New Roman"/>
          <w:b/>
          <w:sz w:val="24"/>
          <w:szCs w:val="24"/>
        </w:rPr>
        <w:t xml:space="preserve"> г.</w:t>
      </w:r>
    </w:p>
    <w:p w:rsidR="00205A35" w:rsidRPr="00F90F64" w:rsidRDefault="00205A35" w:rsidP="00205A35">
      <w:pPr>
        <w:jc w:val="right"/>
        <w:rPr>
          <w:rFonts w:ascii="Times New Roman" w:hAnsi="Times New Roman"/>
          <w:sz w:val="24"/>
          <w:szCs w:val="24"/>
        </w:rPr>
      </w:pP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568"/>
        <w:gridCol w:w="1950"/>
        <w:gridCol w:w="425"/>
        <w:gridCol w:w="2073"/>
        <w:gridCol w:w="53"/>
        <w:gridCol w:w="534"/>
        <w:gridCol w:w="1309"/>
        <w:gridCol w:w="2410"/>
      </w:tblGrid>
      <w:tr w:rsidR="00205A35" w:rsidRPr="00A506D7" w:rsidTr="00205A35">
        <w:trPr>
          <w:trHeight w:val="825"/>
        </w:trPr>
        <w:tc>
          <w:tcPr>
            <w:tcW w:w="932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5A35" w:rsidRPr="00A506D7" w:rsidRDefault="00205A35" w:rsidP="00E26947">
            <w:pPr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A506D7">
              <w:rPr>
                <w:rFonts w:ascii="Times New Roman" w:hAnsi="Times New Roman"/>
                <w:sz w:val="24"/>
                <w:szCs w:val="24"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г.)</w:t>
            </w:r>
          </w:p>
        </w:tc>
      </w:tr>
      <w:tr w:rsidR="00205A35" w:rsidRPr="00A506D7" w:rsidTr="00205A35">
        <w:trPr>
          <w:trHeight w:val="2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</w:tcPr>
          <w:p w:rsidR="00205A35" w:rsidRPr="00205A35" w:rsidRDefault="00205A35" w:rsidP="00E26947">
            <w:pPr>
              <w:ind w:left="-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A35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205A35" w:rsidRPr="00205A35" w:rsidRDefault="00205A35" w:rsidP="00E26947">
            <w:pPr>
              <w:ind w:left="-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A35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05A35" w:rsidRPr="00205A35" w:rsidRDefault="00205A35" w:rsidP="00E26947">
            <w:pPr>
              <w:ind w:left="-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A35">
              <w:rPr>
                <w:rFonts w:ascii="Times New Roman" w:hAnsi="Times New Roman"/>
                <w:sz w:val="20"/>
                <w:szCs w:val="20"/>
              </w:rPr>
              <w:t>Наименование юридического лица                                              (ИНН и вид деятельности)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05A35" w:rsidRPr="00205A35" w:rsidRDefault="00205A35" w:rsidP="00E26947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A35">
              <w:rPr>
                <w:rFonts w:ascii="Times New Roman" w:hAnsi="Times New Roman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05A35" w:rsidRPr="00205A35" w:rsidRDefault="00205A35" w:rsidP="00E26947">
            <w:pPr>
              <w:ind w:left="-7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A35">
              <w:rPr>
                <w:rFonts w:ascii="Times New Roman" w:hAnsi="Times New Roman"/>
                <w:sz w:val="20"/>
                <w:szCs w:val="20"/>
              </w:rPr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05A35" w:rsidRPr="00205A35" w:rsidRDefault="00205A35" w:rsidP="00E26947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A35">
              <w:rPr>
                <w:rFonts w:ascii="Times New Roman" w:hAnsi="Times New Roman"/>
                <w:sz w:val="20"/>
                <w:szCs w:val="20"/>
              </w:rPr>
              <w:t>Подтверждающие документы              (наименование, реквизиты)</w:t>
            </w:r>
          </w:p>
        </w:tc>
      </w:tr>
      <w:tr w:rsidR="00205A35" w:rsidRPr="00A506D7" w:rsidTr="00205A35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A35" w:rsidRPr="00A506D7" w:rsidRDefault="00205A35" w:rsidP="00E26947">
            <w:pPr>
              <w:ind w:left="-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6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A35" w:rsidRPr="00A506D7" w:rsidRDefault="00205A35" w:rsidP="00E26947">
            <w:pPr>
              <w:ind w:left="-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6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A35" w:rsidRPr="00A506D7" w:rsidRDefault="00205A35" w:rsidP="00E26947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6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A35" w:rsidRPr="00A506D7" w:rsidRDefault="00205A35" w:rsidP="00E26947">
            <w:pPr>
              <w:ind w:left="-216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6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A35" w:rsidRPr="00A506D7" w:rsidRDefault="00205A35" w:rsidP="00E26947">
            <w:pPr>
              <w:ind w:left="-70" w:hanging="1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6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05A35" w:rsidRPr="00A506D7" w:rsidTr="00205A35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A35" w:rsidRPr="00A506D7" w:rsidRDefault="00205A35" w:rsidP="00E26947">
            <w:pPr>
              <w:ind w:left="-180"/>
              <w:rPr>
                <w:rFonts w:ascii="Times New Roman" w:hAnsi="Times New Roman"/>
                <w:sz w:val="24"/>
                <w:szCs w:val="24"/>
              </w:rPr>
            </w:pPr>
            <w:r w:rsidRPr="00A506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A35" w:rsidRPr="00A506D7" w:rsidRDefault="00205A35" w:rsidP="00E26947">
            <w:pPr>
              <w:ind w:left="-42" w:right="-108"/>
              <w:rPr>
                <w:rFonts w:ascii="Times New Roman" w:hAnsi="Times New Roman"/>
                <w:sz w:val="24"/>
                <w:szCs w:val="24"/>
              </w:rPr>
            </w:pPr>
            <w:r w:rsidRPr="00A506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A35" w:rsidRPr="00A506D7" w:rsidRDefault="00205A35" w:rsidP="00E26947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A506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A35" w:rsidRPr="00A506D7" w:rsidRDefault="00205A35" w:rsidP="00E26947">
            <w:pPr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A506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A35" w:rsidRPr="00A506D7" w:rsidRDefault="00205A35" w:rsidP="00E26947">
            <w:pPr>
              <w:ind w:left="-70" w:hanging="110"/>
              <w:rPr>
                <w:rFonts w:ascii="Times New Roman" w:hAnsi="Times New Roman"/>
                <w:sz w:val="24"/>
                <w:szCs w:val="24"/>
              </w:rPr>
            </w:pPr>
            <w:r w:rsidRPr="00A506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05A35" w:rsidRPr="00A506D7" w:rsidTr="00205A35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A35" w:rsidRPr="00A506D7" w:rsidRDefault="00205A35" w:rsidP="00E26947">
            <w:pPr>
              <w:ind w:left="-180"/>
              <w:rPr>
                <w:rFonts w:ascii="Times New Roman" w:hAnsi="Times New Roman"/>
                <w:sz w:val="24"/>
                <w:szCs w:val="24"/>
              </w:rPr>
            </w:pPr>
            <w:r w:rsidRPr="00A506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A35" w:rsidRPr="00A506D7" w:rsidRDefault="00205A35" w:rsidP="00E26947">
            <w:pPr>
              <w:ind w:left="-42" w:right="-108"/>
              <w:rPr>
                <w:rFonts w:ascii="Times New Roman" w:hAnsi="Times New Roman"/>
                <w:sz w:val="24"/>
                <w:szCs w:val="24"/>
              </w:rPr>
            </w:pPr>
            <w:r w:rsidRPr="00A506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A35" w:rsidRPr="00A506D7" w:rsidRDefault="00205A35" w:rsidP="00E26947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A506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A35" w:rsidRPr="00A506D7" w:rsidRDefault="00205A35" w:rsidP="00E26947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A35" w:rsidRPr="00A506D7" w:rsidRDefault="00205A35" w:rsidP="00E26947">
            <w:pPr>
              <w:ind w:left="-70" w:hanging="110"/>
              <w:rPr>
                <w:rFonts w:ascii="Times New Roman" w:hAnsi="Times New Roman"/>
                <w:sz w:val="24"/>
                <w:szCs w:val="24"/>
              </w:rPr>
            </w:pPr>
            <w:r w:rsidRPr="00A506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05A35" w:rsidRPr="00A506D7" w:rsidTr="00205A35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A35" w:rsidRPr="00A506D7" w:rsidRDefault="00205A35" w:rsidP="00E26947">
            <w:pPr>
              <w:ind w:left="-180"/>
              <w:rPr>
                <w:rFonts w:ascii="Times New Roman" w:hAnsi="Times New Roman"/>
                <w:sz w:val="24"/>
                <w:szCs w:val="24"/>
              </w:rPr>
            </w:pPr>
            <w:r w:rsidRPr="00A506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A35" w:rsidRPr="00A506D7" w:rsidRDefault="00205A35" w:rsidP="00E26947">
            <w:pPr>
              <w:ind w:left="-42" w:right="-108"/>
              <w:rPr>
                <w:rFonts w:ascii="Times New Roman" w:hAnsi="Times New Roman"/>
                <w:sz w:val="24"/>
                <w:szCs w:val="24"/>
              </w:rPr>
            </w:pPr>
            <w:r w:rsidRPr="00A506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A35" w:rsidRPr="00A506D7" w:rsidRDefault="00205A35" w:rsidP="00E26947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A506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A35" w:rsidRPr="00A506D7" w:rsidRDefault="00205A35" w:rsidP="00E26947">
            <w:pPr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A506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A35" w:rsidRPr="00A506D7" w:rsidRDefault="00205A35" w:rsidP="00E26947">
            <w:pPr>
              <w:ind w:left="-70" w:hanging="110"/>
              <w:rPr>
                <w:rFonts w:ascii="Times New Roman" w:hAnsi="Times New Roman"/>
                <w:sz w:val="24"/>
                <w:szCs w:val="24"/>
              </w:rPr>
            </w:pPr>
            <w:r w:rsidRPr="00A506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05A35" w:rsidRPr="00A506D7" w:rsidTr="00205A35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A35" w:rsidRPr="00A506D7" w:rsidRDefault="00205A35" w:rsidP="00E26947">
            <w:pPr>
              <w:ind w:left="-180"/>
              <w:rPr>
                <w:rFonts w:ascii="Times New Roman" w:hAnsi="Times New Roman"/>
                <w:sz w:val="24"/>
                <w:szCs w:val="24"/>
              </w:rPr>
            </w:pPr>
            <w:r w:rsidRPr="00A506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A35" w:rsidRPr="00A506D7" w:rsidRDefault="00205A35" w:rsidP="00E26947">
            <w:pPr>
              <w:ind w:left="-42" w:right="-108"/>
              <w:rPr>
                <w:rFonts w:ascii="Times New Roman" w:hAnsi="Times New Roman"/>
                <w:sz w:val="24"/>
                <w:szCs w:val="24"/>
              </w:rPr>
            </w:pPr>
            <w:r w:rsidRPr="00A506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A35" w:rsidRPr="00A506D7" w:rsidRDefault="00205A35" w:rsidP="00E26947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A506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A35" w:rsidRPr="00A506D7" w:rsidRDefault="00205A35" w:rsidP="00E26947">
            <w:pPr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A506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A35" w:rsidRPr="00A506D7" w:rsidRDefault="00205A35" w:rsidP="00205A35">
            <w:pPr>
              <w:ind w:left="-70" w:hanging="38"/>
              <w:rPr>
                <w:rFonts w:ascii="Times New Roman" w:hAnsi="Times New Roman"/>
                <w:sz w:val="24"/>
                <w:szCs w:val="24"/>
              </w:rPr>
            </w:pPr>
            <w:r w:rsidRPr="00A506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05A35" w:rsidRPr="00A506D7" w:rsidTr="00205A35">
        <w:trPr>
          <w:trHeight w:val="4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5A35" w:rsidRPr="00A506D7" w:rsidRDefault="00205A35" w:rsidP="00E26947">
            <w:pPr>
              <w:ind w:left="-1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5A35" w:rsidRPr="00A506D7" w:rsidRDefault="00205A35" w:rsidP="00E26947">
            <w:pPr>
              <w:ind w:left="-74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5A35" w:rsidRPr="00A506D7" w:rsidRDefault="00205A35" w:rsidP="00E26947">
            <w:pPr>
              <w:ind w:left="-1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A35" w:rsidRPr="00A506D7" w:rsidTr="00205A35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5A35" w:rsidRPr="00205A35" w:rsidRDefault="00205A35" w:rsidP="00E26947">
            <w:pPr>
              <w:ind w:left="-18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4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5A35" w:rsidRPr="00205A35" w:rsidRDefault="00205A35" w:rsidP="00E26947">
            <w:pPr>
              <w:ind w:left="-74"/>
              <w:rPr>
                <w:rFonts w:ascii="Times New Roman" w:hAnsi="Times New Roman"/>
                <w:sz w:val="20"/>
                <w:szCs w:val="20"/>
              </w:rPr>
            </w:pPr>
            <w:r w:rsidRPr="00205A35">
              <w:rPr>
                <w:rFonts w:ascii="Times New Roman" w:hAnsi="Times New Roman"/>
                <w:sz w:val="20"/>
                <w:szCs w:val="20"/>
              </w:rPr>
              <w:t>Достоверность и полноту настоящих сведений подтверждаю.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5A35" w:rsidRPr="00A506D7" w:rsidRDefault="00205A35" w:rsidP="00E26947">
            <w:pPr>
              <w:ind w:left="-1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A35" w:rsidRPr="00A506D7" w:rsidTr="00205A35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5A35" w:rsidRPr="00205A35" w:rsidRDefault="00205A35" w:rsidP="00E26947">
            <w:pPr>
              <w:ind w:left="-18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5A35" w:rsidRPr="00205A35" w:rsidRDefault="00205A35" w:rsidP="00E26947">
            <w:pPr>
              <w:ind w:left="-42" w:right="-108" w:firstLine="12"/>
              <w:rPr>
                <w:rFonts w:ascii="Times New Roman" w:hAnsi="Times New Roman"/>
                <w:sz w:val="20"/>
                <w:szCs w:val="20"/>
              </w:rPr>
            </w:pPr>
            <w:r w:rsidRPr="00205A35">
              <w:rPr>
                <w:rFonts w:ascii="Times New Roman" w:hAnsi="Times New Roman"/>
                <w:sz w:val="20"/>
                <w:szCs w:val="20"/>
              </w:rPr>
              <w:t xml:space="preserve">"___"________20__ г. </w:t>
            </w:r>
          </w:p>
        </w:tc>
        <w:tc>
          <w:tcPr>
            <w:tcW w:w="26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5A35" w:rsidRPr="00205A35" w:rsidRDefault="00205A35" w:rsidP="00E26947">
            <w:pPr>
              <w:rPr>
                <w:rFonts w:ascii="Times New Roman" w:hAnsi="Times New Roman"/>
                <w:sz w:val="20"/>
                <w:szCs w:val="20"/>
              </w:rPr>
            </w:pPr>
            <w:r w:rsidRPr="00205A35">
              <w:rPr>
                <w:rFonts w:ascii="Times New Roman" w:hAnsi="Times New Roman"/>
                <w:sz w:val="20"/>
                <w:szCs w:val="20"/>
              </w:rPr>
              <w:t>________________________________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5A35" w:rsidRPr="00205A35" w:rsidRDefault="00205A35" w:rsidP="00E26947">
            <w:pPr>
              <w:ind w:left="-7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5A35" w:rsidRPr="00A506D7" w:rsidRDefault="00205A35" w:rsidP="00E26947">
            <w:pPr>
              <w:ind w:left="-1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A35" w:rsidRPr="00A506D7" w:rsidTr="00205A35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5A35" w:rsidRPr="00205A35" w:rsidRDefault="00205A35" w:rsidP="00E26947">
            <w:pPr>
              <w:ind w:left="-18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5A35" w:rsidRPr="00205A35" w:rsidRDefault="00205A35" w:rsidP="00E26947">
            <w:pPr>
              <w:ind w:left="-42" w:righ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05A35" w:rsidRPr="00205A35" w:rsidRDefault="00205A35" w:rsidP="00E26947">
            <w:pPr>
              <w:ind w:left="-74"/>
              <w:rPr>
                <w:rFonts w:ascii="Times New Roman" w:hAnsi="Times New Roman"/>
                <w:sz w:val="20"/>
                <w:szCs w:val="20"/>
              </w:rPr>
            </w:pPr>
            <w:r w:rsidRPr="00205A35">
              <w:rPr>
                <w:rFonts w:ascii="Times New Roman" w:hAnsi="Times New Roman"/>
                <w:sz w:val="20"/>
                <w:szCs w:val="20"/>
              </w:rPr>
              <w:t>(подпись лица-уполномоченного представителя юридического лица, предоставляющего информацию)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5A35" w:rsidRPr="00A506D7" w:rsidRDefault="00205A35" w:rsidP="00E26947">
            <w:pPr>
              <w:ind w:left="-1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A35" w:rsidRPr="00A506D7" w:rsidTr="00205A35">
        <w:trPr>
          <w:trHeight w:val="529"/>
        </w:trPr>
        <w:tc>
          <w:tcPr>
            <w:tcW w:w="568" w:type="dxa"/>
            <w:tcBorders>
              <w:top w:val="nil"/>
              <w:left w:val="nil"/>
              <w:right w:val="nil"/>
            </w:tcBorders>
            <w:vAlign w:val="center"/>
          </w:tcPr>
          <w:p w:rsidR="00205A35" w:rsidRPr="00A506D7" w:rsidRDefault="00205A35" w:rsidP="00E26947">
            <w:pPr>
              <w:ind w:left="-1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  <w:gridSpan w:val="2"/>
            <w:tcBorders>
              <w:top w:val="nil"/>
              <w:left w:val="nil"/>
            </w:tcBorders>
            <w:vAlign w:val="center"/>
          </w:tcPr>
          <w:p w:rsidR="00205A35" w:rsidRPr="00A506D7" w:rsidRDefault="00205A35" w:rsidP="00E2694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</w:tcBorders>
            <w:vAlign w:val="center"/>
          </w:tcPr>
          <w:p w:rsidR="00205A35" w:rsidRPr="00A506D7" w:rsidRDefault="00205A35" w:rsidP="00E269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СОГЛАСОВАНА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center"/>
          </w:tcPr>
          <w:p w:rsidR="00205A35" w:rsidRPr="00A506D7" w:rsidRDefault="00205A35" w:rsidP="00E26947">
            <w:pPr>
              <w:ind w:left="-1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A35" w:rsidRPr="00A506D7" w:rsidTr="00205A3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A0" w:firstRow="1" w:lastRow="0" w:firstColumn="1" w:lastColumn="0" w:noHBand="0" w:noVBand="0"/>
        </w:tblPrEx>
        <w:tc>
          <w:tcPr>
            <w:tcW w:w="50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05A35" w:rsidRPr="00A506D7" w:rsidRDefault="00205A35" w:rsidP="00E26947">
            <w:pPr>
              <w:pStyle w:val="Normalunindented"/>
              <w:keepNext/>
              <w:jc w:val="left"/>
              <w:rPr>
                <w:sz w:val="24"/>
                <w:szCs w:val="24"/>
              </w:rPr>
            </w:pPr>
            <w:r w:rsidRPr="00A506D7">
              <w:rPr>
                <w:sz w:val="24"/>
                <w:szCs w:val="24"/>
              </w:rPr>
              <w:t>от имени</w:t>
            </w:r>
            <w:r w:rsidR="00CC0483">
              <w:rPr>
                <w:sz w:val="24"/>
                <w:szCs w:val="24"/>
              </w:rPr>
              <w:t xml:space="preserve"> Продавца</w:t>
            </w:r>
            <w:r w:rsidRPr="00A506D7">
              <w:rPr>
                <w:sz w:val="24"/>
                <w:szCs w:val="24"/>
              </w:rPr>
              <w:t>:</w:t>
            </w:r>
            <w:r w:rsidRPr="00A506D7">
              <w:rPr>
                <w:sz w:val="24"/>
                <w:szCs w:val="24"/>
              </w:rPr>
              <w:br/>
            </w:r>
          </w:p>
          <w:p w:rsidR="00205A35" w:rsidRDefault="00205A35" w:rsidP="00E26947">
            <w:pPr>
              <w:pStyle w:val="Normalunindented"/>
              <w:keepNext/>
              <w:jc w:val="left"/>
              <w:rPr>
                <w:sz w:val="24"/>
                <w:szCs w:val="24"/>
                <w:u w:val="single"/>
                <w:lang w:eastAsia="en-US"/>
              </w:rPr>
            </w:pPr>
            <w:r>
              <w:rPr>
                <w:sz w:val="24"/>
                <w:szCs w:val="24"/>
                <w:u w:val="single"/>
              </w:rPr>
              <w:br/>
              <w:t>______________</w:t>
            </w:r>
            <w:r w:rsidRPr="00A506D7">
              <w:rPr>
                <w:sz w:val="24"/>
                <w:szCs w:val="24"/>
                <w:u w:val="single"/>
              </w:rPr>
              <w:t xml:space="preserve">/ </w:t>
            </w:r>
            <w:r>
              <w:rPr>
                <w:sz w:val="24"/>
                <w:szCs w:val="24"/>
                <w:u w:val="single"/>
              </w:rPr>
              <w:t>_____________</w:t>
            </w:r>
            <w:r w:rsidRPr="00A506D7">
              <w:rPr>
                <w:sz w:val="24"/>
                <w:szCs w:val="24"/>
                <w:u w:val="single"/>
              </w:rPr>
              <w:t>/</w:t>
            </w:r>
            <w:r w:rsidRPr="00A506D7">
              <w:rPr>
                <w:sz w:val="24"/>
                <w:szCs w:val="24"/>
                <w:u w:val="single"/>
              </w:rPr>
              <w:br/>
            </w:r>
            <w:r w:rsidRPr="009E69A5">
              <w:rPr>
                <w:sz w:val="24"/>
                <w:szCs w:val="24"/>
              </w:rPr>
              <w:t>М.П.</w:t>
            </w:r>
          </w:p>
        </w:tc>
        <w:tc>
          <w:tcPr>
            <w:tcW w:w="43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05A35" w:rsidRPr="00A506D7" w:rsidRDefault="00205A35" w:rsidP="00E26947">
            <w:pPr>
              <w:pStyle w:val="Normalunindented"/>
              <w:keepNext/>
              <w:jc w:val="left"/>
              <w:rPr>
                <w:sz w:val="24"/>
                <w:szCs w:val="24"/>
              </w:rPr>
            </w:pPr>
            <w:r w:rsidRPr="00A506D7">
              <w:rPr>
                <w:sz w:val="24"/>
                <w:szCs w:val="24"/>
              </w:rPr>
              <w:t>от имени</w:t>
            </w:r>
            <w:r w:rsidR="00CC0483">
              <w:rPr>
                <w:sz w:val="24"/>
                <w:szCs w:val="24"/>
              </w:rPr>
              <w:t xml:space="preserve"> Покупателя</w:t>
            </w:r>
            <w:r w:rsidRPr="00A506D7">
              <w:rPr>
                <w:sz w:val="24"/>
                <w:szCs w:val="24"/>
              </w:rPr>
              <w:t>:</w:t>
            </w:r>
            <w:r w:rsidRPr="00A506D7">
              <w:rPr>
                <w:sz w:val="24"/>
                <w:szCs w:val="24"/>
              </w:rPr>
              <w:br/>
            </w:r>
          </w:p>
          <w:p w:rsidR="00205A35" w:rsidRDefault="00205A35" w:rsidP="00E26947">
            <w:pPr>
              <w:pStyle w:val="Normalunindented"/>
              <w:keepNext/>
              <w:jc w:val="left"/>
              <w:rPr>
                <w:sz w:val="24"/>
                <w:szCs w:val="24"/>
              </w:rPr>
            </w:pPr>
          </w:p>
          <w:p w:rsidR="00205A35" w:rsidRDefault="00205A35" w:rsidP="00E26947">
            <w:pPr>
              <w:pStyle w:val="Normalunindented"/>
              <w:keepNext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______________</w:t>
            </w:r>
            <w:r w:rsidRPr="009E69A5">
              <w:rPr>
                <w:sz w:val="24"/>
                <w:szCs w:val="24"/>
                <w:u w:val="single"/>
              </w:rPr>
              <w:t xml:space="preserve">/ </w:t>
            </w:r>
            <w:r>
              <w:rPr>
                <w:sz w:val="24"/>
                <w:szCs w:val="24"/>
                <w:u w:val="single"/>
              </w:rPr>
              <w:t>______________</w:t>
            </w:r>
            <w:r w:rsidRPr="009E69A5">
              <w:rPr>
                <w:sz w:val="24"/>
                <w:szCs w:val="24"/>
                <w:u w:val="single"/>
              </w:rPr>
              <w:t>/</w:t>
            </w:r>
            <w:r w:rsidRPr="00A506D7">
              <w:rPr>
                <w:sz w:val="24"/>
                <w:szCs w:val="24"/>
              </w:rPr>
              <w:br/>
              <w:t>М.П.</w:t>
            </w:r>
          </w:p>
          <w:p w:rsidR="00205A35" w:rsidRPr="00A506D7" w:rsidRDefault="00205A35" w:rsidP="00E26947">
            <w:pPr>
              <w:pStyle w:val="Normalunindented"/>
              <w:keepNext/>
              <w:jc w:val="left"/>
              <w:rPr>
                <w:sz w:val="24"/>
                <w:szCs w:val="24"/>
              </w:rPr>
            </w:pPr>
          </w:p>
        </w:tc>
      </w:tr>
    </w:tbl>
    <w:p w:rsidR="00644A63" w:rsidRDefault="00644A63"/>
    <w:sectPr w:rsidR="00644A63" w:rsidSect="00644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A35"/>
    <w:rsid w:val="00205A35"/>
    <w:rsid w:val="004B1EFD"/>
    <w:rsid w:val="00644A63"/>
    <w:rsid w:val="00CC0483"/>
    <w:rsid w:val="00D779D8"/>
    <w:rsid w:val="00DB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A3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rsid w:val="00205A35"/>
    <w:pPr>
      <w:spacing w:before="120" w:after="120"/>
      <w:jc w:val="both"/>
    </w:pPr>
    <w:rPr>
      <w:rFonts w:ascii="Times New Roman" w:eastAsia="Calibri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A3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rsid w:val="00205A35"/>
    <w:pPr>
      <w:spacing w:before="120" w:after="120"/>
      <w:jc w:val="both"/>
    </w:pPr>
    <w:rPr>
      <w:rFonts w:ascii="Times New Roman" w:eastAsia="Calibri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832E1783</Template>
  <TotalTime>1</TotalTime>
  <Pages>1</Pages>
  <Words>157</Words>
  <Characters>895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"РН-Транс"</Company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GavrilovaEYu</dc:creator>
  <cp:lastModifiedBy>RNTAdmin</cp:lastModifiedBy>
  <cp:revision>2</cp:revision>
  <dcterms:created xsi:type="dcterms:W3CDTF">2017-10-13T06:16:00Z</dcterms:created>
  <dcterms:modified xsi:type="dcterms:W3CDTF">2017-10-13T06:16:00Z</dcterms:modified>
</cp:coreProperties>
</file>